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35831" w14:textId="7722241B" w:rsidR="008771EC" w:rsidRPr="002C3BDD" w:rsidRDefault="008771EC" w:rsidP="008771E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0757631"/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</w:t>
      </w:r>
      <w:r w:rsidR="00876B34">
        <w:rPr>
          <w:rFonts w:cs="Arial"/>
          <w:sz w:val="20"/>
          <w:szCs w:val="20"/>
        </w:rPr>
        <w:t>0036</w:t>
      </w:r>
      <w:r w:rsidRPr="002C3BDD">
        <w:rPr>
          <w:rFonts w:cs="Arial"/>
          <w:sz w:val="20"/>
          <w:szCs w:val="20"/>
        </w:rPr>
        <w:t>/202</w:t>
      </w:r>
      <w:r w:rsidR="00D02E89">
        <w:rPr>
          <w:rFonts w:cs="Arial"/>
          <w:sz w:val="20"/>
          <w:szCs w:val="20"/>
        </w:rPr>
        <w:t>4</w:t>
      </w:r>
    </w:p>
    <w:p w14:paraId="466AF15E" w14:textId="28D0056C" w:rsidR="008771EC" w:rsidRDefault="008771EC" w:rsidP="008771E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D02E89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2C7C55">
        <w:rPr>
          <w:rFonts w:cs="Arial"/>
          <w:sz w:val="20"/>
          <w:szCs w:val="20"/>
        </w:rPr>
        <w:t>239</w:t>
      </w:r>
    </w:p>
    <w:bookmarkEnd w:id="0"/>
    <w:p w14:paraId="08076AC8" w14:textId="669DB7F9" w:rsidR="00EC4DF2" w:rsidRDefault="00EC4DF2" w:rsidP="00EC4DF2">
      <w:pPr>
        <w:rPr>
          <w:rFonts w:cs="Arial"/>
          <w:i/>
        </w:rPr>
      </w:pPr>
    </w:p>
    <w:p w14:paraId="4BA7C969" w14:textId="77777777" w:rsidR="00FF16A5" w:rsidRDefault="00FF16A5" w:rsidP="00EC4DF2">
      <w:pPr>
        <w:rPr>
          <w:rFonts w:cs="Arial"/>
          <w:i/>
        </w:rPr>
      </w:pPr>
    </w:p>
    <w:p w14:paraId="51E1770C" w14:textId="5C7375CD" w:rsidR="00AF4886" w:rsidRPr="003945E2" w:rsidRDefault="00AC7641" w:rsidP="003945E2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620"/>
        <w:gridCol w:w="1418"/>
        <w:gridCol w:w="2268"/>
        <w:gridCol w:w="1701"/>
        <w:gridCol w:w="1843"/>
        <w:gridCol w:w="2976"/>
        <w:gridCol w:w="1352"/>
      </w:tblGrid>
      <w:tr w:rsidR="003D0D5D" w:rsidRPr="0073420D" w14:paraId="27A5A52F" w14:textId="77777777" w:rsidTr="00511691">
        <w:trPr>
          <w:gridAfter w:val="1"/>
          <w:wAfter w:w="1352" w:type="dxa"/>
          <w:trHeight w:val="311"/>
        </w:trPr>
        <w:tc>
          <w:tcPr>
            <w:tcW w:w="1873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038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511691">
        <w:trPr>
          <w:gridAfter w:val="1"/>
          <w:wAfter w:w="1352" w:type="dxa"/>
          <w:trHeight w:val="567"/>
        </w:trPr>
        <w:tc>
          <w:tcPr>
            <w:tcW w:w="1873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418" w:type="dxa"/>
          </w:tcPr>
          <w:p w14:paraId="45F00396" w14:textId="29F3DB10" w:rsidR="003D0D5D" w:rsidRPr="0073420D" w:rsidRDefault="003D0D5D" w:rsidP="00184A22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 xml:space="preserve">navede se št. sklopa v primeru, da se javno naročilo oddaja </w:t>
            </w:r>
            <w:r w:rsidR="00184A22">
              <w:rPr>
                <w:i/>
                <w:color w:val="BFBFBF" w:themeColor="background1" w:themeShade="BF"/>
                <w:sz w:val="18"/>
                <w:szCs w:val="18"/>
              </w:rPr>
              <w:t>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12D6631B" w14:textId="7D9E88B8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Vrsta del</w:t>
            </w:r>
          </w:p>
        </w:tc>
        <w:tc>
          <w:tcPr>
            <w:tcW w:w="1701" w:type="dxa"/>
            <w:vAlign w:val="center"/>
          </w:tcPr>
          <w:p w14:paraId="45A4C39F" w14:textId="75784FD8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del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976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29D34695" w:rsidR="00650D09" w:rsidRPr="00650D09" w:rsidRDefault="003D0D5D" w:rsidP="00650D09">
            <w:pPr>
              <w:jc w:val="center"/>
              <w:rPr>
                <w:i/>
                <w:sz w:val="18"/>
                <w:szCs w:val="18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</w:t>
            </w:r>
            <w:r w:rsidR="00650D09" w:rsidRPr="00650D09">
              <w:rPr>
                <w:i/>
                <w:color w:val="A6A6A6" w:themeColor="background1" w:themeShade="A6"/>
                <w:sz w:val="18"/>
                <w:szCs w:val="18"/>
              </w:rPr>
              <w:t xml:space="preserve">; obarvana siva celica pomeni, da ponudniku tega dela ni potrebno izpolniti) </w:t>
            </w:r>
          </w:p>
        </w:tc>
      </w:tr>
      <w:tr w:rsidR="003D0D5D" w:rsidRPr="0073420D" w14:paraId="53837B44" w14:textId="77777777" w:rsidTr="00511691">
        <w:trPr>
          <w:gridAfter w:val="1"/>
          <w:wAfter w:w="1352" w:type="dxa"/>
          <w:trHeight w:val="273"/>
        </w:trPr>
        <w:tc>
          <w:tcPr>
            <w:tcW w:w="1873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262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511691">
        <w:trPr>
          <w:gridAfter w:val="1"/>
          <w:wAfter w:w="1352" w:type="dxa"/>
          <w:trHeight w:val="277"/>
        </w:trPr>
        <w:tc>
          <w:tcPr>
            <w:tcW w:w="1873" w:type="dxa"/>
            <w:vAlign w:val="center"/>
          </w:tcPr>
          <w:p w14:paraId="761CBC3D" w14:textId="33D3663E" w:rsidR="003D0D5D" w:rsidRPr="0073420D" w:rsidRDefault="00650D09" w:rsidP="00AC76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262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511691">
        <w:trPr>
          <w:gridAfter w:val="1"/>
          <w:wAfter w:w="1352" w:type="dxa"/>
          <w:trHeight w:val="267"/>
        </w:trPr>
        <w:tc>
          <w:tcPr>
            <w:tcW w:w="1873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262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51169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617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257E117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3945E2">
        <w:rPr>
          <w:rFonts w:cs="Arial"/>
          <w:b/>
          <w:sz w:val="18"/>
          <w:szCs w:val="18"/>
        </w:rPr>
        <w:t xml:space="preserve">glavnega ponudnika in </w:t>
      </w:r>
      <w:proofErr w:type="spellStart"/>
      <w:r w:rsidR="003945E2">
        <w:rPr>
          <w:rFonts w:cs="Arial"/>
          <w:b/>
          <w:sz w:val="18"/>
          <w:szCs w:val="18"/>
        </w:rPr>
        <w:t>soponudnika</w:t>
      </w:r>
      <w:proofErr w:type="spellEnd"/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120EE71E" w:rsidR="00324C4C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9E45DB">
        <w:rPr>
          <w:rFonts w:cs="Arial"/>
          <w:sz w:val="18"/>
          <w:szCs w:val="18"/>
        </w:rPr>
        <w:t>;</w:t>
      </w:r>
    </w:p>
    <w:p w14:paraId="2D42C64D" w14:textId="14C0DC04" w:rsidR="008D19C9" w:rsidRPr="002F7CAF" w:rsidRDefault="008D19C9" w:rsidP="00650D09">
      <w:pPr>
        <w:ind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184A22">
      <w:pPr>
        <w:pStyle w:val="1"/>
        <w:numPr>
          <w:ilvl w:val="0"/>
          <w:numId w:val="9"/>
        </w:numPr>
        <w:ind w:left="357" w:hanging="357"/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7E5C108C" w14:textId="725D3A5C" w:rsidR="00184A22" w:rsidRPr="00184A22" w:rsidRDefault="00184A22" w:rsidP="00184A22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="00AD6FF6" w:rsidRPr="002F7CAF">
        <w:rPr>
          <w:sz w:val="18"/>
          <w:szCs w:val="18"/>
          <w:lang w:eastAsia="x-none"/>
        </w:rPr>
        <w:t xml:space="preserve"> </w:t>
      </w:r>
      <w:r w:rsidR="00B74AE2" w:rsidRPr="002F7CAF">
        <w:rPr>
          <w:sz w:val="18"/>
          <w:szCs w:val="18"/>
          <w:lang w:eastAsia="x-none"/>
        </w:rPr>
        <w:t>se v petem stolpcu izreče</w:t>
      </w:r>
      <w:r>
        <w:rPr>
          <w:sz w:val="18"/>
          <w:szCs w:val="18"/>
          <w:lang w:eastAsia="x-none"/>
        </w:rPr>
        <w:t>(-ta/-</w:t>
      </w:r>
      <w:r w:rsidR="00B74AE2"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="00B74AE2" w:rsidRPr="002F7CAF">
        <w:rPr>
          <w:sz w:val="18"/>
          <w:szCs w:val="18"/>
          <w:lang w:eastAsia="x-none"/>
        </w:rPr>
        <w:t xml:space="preserve">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="00B74AE2"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>.</w:t>
      </w:r>
    </w:p>
    <w:p w14:paraId="35804FD2" w14:textId="5D75636E" w:rsidR="00ED5254" w:rsidRPr="00184A22" w:rsidRDefault="002F4E0F" w:rsidP="00184A22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</w:t>
      </w:r>
      <w:r w:rsidR="00184A22">
        <w:rPr>
          <w:sz w:val="18"/>
          <w:szCs w:val="18"/>
          <w:lang w:eastAsia="x-none"/>
        </w:rPr>
        <w:t>odizvajalec(-i) v šestem stolpcu potrdi(-ta/-jo) navedeno v tabeli.</w:t>
      </w:r>
    </w:p>
    <w:p w14:paraId="17BD5C80" w14:textId="721FF2D6" w:rsidR="00184A22" w:rsidRPr="002F7CAF" w:rsidRDefault="00184A22" w:rsidP="00184A22">
      <w:pPr>
        <w:pStyle w:val="Pripombabesedilo"/>
        <w:rPr>
          <w:rFonts w:cs="Arial"/>
          <w:sz w:val="18"/>
          <w:szCs w:val="18"/>
        </w:rPr>
      </w:pPr>
    </w:p>
    <w:p w14:paraId="2B2BE613" w14:textId="48939C5E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9E45DB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9E45DB">
        <w:rPr>
          <w:rFonts w:cs="Arial"/>
          <w:sz w:val="18"/>
          <w:szCs w:val="18"/>
        </w:rPr>
        <w:t>/</w:t>
      </w:r>
      <w:proofErr w:type="spellStart"/>
      <w:r w:rsidR="009E45DB">
        <w:rPr>
          <w:rFonts w:cs="Arial"/>
          <w:sz w:val="18"/>
          <w:szCs w:val="18"/>
        </w:rPr>
        <w:t>soponudnika</w:t>
      </w:r>
      <w:proofErr w:type="spellEnd"/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</w:t>
      </w:r>
      <w:r w:rsidR="009E45DB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 oziroma situaciji, ki jo bo naročniku izstavil izvajalec.</w:t>
      </w:r>
    </w:p>
    <w:p w14:paraId="4B449EB9" w14:textId="77777777" w:rsidR="003945E2" w:rsidRDefault="003945E2" w:rsidP="003945E2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30F5798" w14:textId="43E3F9C6" w:rsidR="0002551E" w:rsidRDefault="003945E2" w:rsidP="0002551E">
      <w:pPr>
        <w:ind w:left="9204"/>
        <w:jc w:val="both"/>
        <w:rPr>
          <w:rFonts w:cs="Arial"/>
        </w:rPr>
      </w:pPr>
      <w:r>
        <w:rPr>
          <w:rFonts w:cs="Arial"/>
        </w:rPr>
        <w:t xml:space="preserve">Podpis </w:t>
      </w:r>
      <w:r w:rsidR="0002551E">
        <w:rPr>
          <w:rFonts w:cs="Arial"/>
        </w:rPr>
        <w:t>zakonitega zastopnika</w:t>
      </w:r>
      <w:r w:rsidR="00650D09">
        <w:rPr>
          <w:rFonts w:cs="Arial"/>
        </w:rPr>
        <w:t xml:space="preserve"> </w:t>
      </w:r>
      <w:r w:rsidR="00CB491A">
        <w:rPr>
          <w:rFonts w:cs="Arial"/>
        </w:rPr>
        <w:t>in žig</w:t>
      </w:r>
    </w:p>
    <w:p w14:paraId="2289EC03" w14:textId="7B3533C0" w:rsidR="003945E2" w:rsidRDefault="003945E2" w:rsidP="0002551E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5FE1E3E0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4BC25" w14:textId="77777777" w:rsidR="00182E56" w:rsidRDefault="00182E56">
      <w:r>
        <w:separator/>
      </w:r>
    </w:p>
  </w:endnote>
  <w:endnote w:type="continuationSeparator" w:id="0">
    <w:p w14:paraId="660E24F2" w14:textId="77777777" w:rsidR="00182E56" w:rsidRDefault="00182E56">
      <w:r>
        <w:continuationSeparator/>
      </w:r>
    </w:p>
  </w:endnote>
  <w:endnote w:type="continuationNotice" w:id="1">
    <w:p w14:paraId="38645817" w14:textId="77777777" w:rsidR="00182E56" w:rsidRDefault="00182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78880" w14:textId="77777777" w:rsidR="00642441" w:rsidRDefault="006424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EC35B4C" w:rsidR="002C7C55" w:rsidRPr="00001218" w:rsidRDefault="002C7C5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2C7C55" w:rsidRDefault="002C7C55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2C7C55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2C7C55" w:rsidRPr="005A785E" w:rsidRDefault="002C7C55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C615D32" w:rsidR="002C7C55" w:rsidRPr="00A1445A" w:rsidRDefault="002C7C5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2C7C55" w:rsidRPr="00FC6CF0" w:rsidRDefault="002C7C5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3B35" w14:textId="77777777" w:rsidR="00182E56" w:rsidRDefault="00182E56">
      <w:r>
        <w:separator/>
      </w:r>
    </w:p>
  </w:footnote>
  <w:footnote w:type="continuationSeparator" w:id="0">
    <w:p w14:paraId="4E1867C1" w14:textId="77777777" w:rsidR="00182E56" w:rsidRDefault="00182E56">
      <w:r>
        <w:continuationSeparator/>
      </w:r>
    </w:p>
  </w:footnote>
  <w:footnote w:type="continuationNotice" w:id="1">
    <w:p w14:paraId="5C59A098" w14:textId="77777777" w:rsidR="00182E56" w:rsidRDefault="00182E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62206" w14:textId="77777777" w:rsidR="00642441" w:rsidRDefault="006424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9161C" w14:textId="77777777" w:rsidR="00642441" w:rsidRDefault="0064244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2C7C55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2C7C55" w:rsidRPr="00A04B00" w:rsidRDefault="002C7C5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2C7C55" w:rsidRPr="00A04B00" w:rsidRDefault="002C7C5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2C7C55" w:rsidRPr="00A04B00" w:rsidRDefault="002C7C5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2C7C55" w:rsidRPr="00C0552D" w:rsidRDefault="002C7C5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2C7C55" w:rsidRPr="00C0552D" w:rsidRDefault="002C7C5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2C7C55" w:rsidRPr="00A1445A" w:rsidRDefault="002C7C5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2C7C55" w:rsidRDefault="002C7C55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2C7C55" w:rsidRPr="00A1445A" w:rsidRDefault="002C7C5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2C7C55" w:rsidRPr="00A1445A" w:rsidRDefault="002C7C55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2C7C55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815D755" w:rsidR="002C7C55" w:rsidRPr="00531D88" w:rsidRDefault="002C7C55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42441">
            <w:rPr>
              <w:rFonts w:cs="Arial"/>
              <w:color w:val="000000"/>
              <w:sz w:val="16"/>
              <w:szCs w:val="16"/>
            </w:rPr>
            <w:t>STORITEV</w:t>
          </w:r>
          <w:bookmarkStart w:id="1" w:name="_GoBack"/>
          <w:bookmarkEnd w:id="1"/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2C7C55" w:rsidRPr="00531D88" w:rsidRDefault="002C7C55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2C7C55" w:rsidRPr="00531D88" w:rsidRDefault="002C7C55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2C7C55" w:rsidRPr="00FC6CF0" w:rsidRDefault="002C7C55" w:rsidP="00001218">
    <w:pPr>
      <w:pStyle w:val="Glava"/>
      <w:rPr>
        <w:rFonts w:cs="Arial"/>
        <w:sz w:val="2"/>
        <w:szCs w:val="2"/>
      </w:rPr>
    </w:pPr>
  </w:p>
  <w:p w14:paraId="5814F1FB" w14:textId="77777777" w:rsidR="002C7C55" w:rsidRPr="00FC6CF0" w:rsidRDefault="002C7C5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551E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2E56"/>
    <w:rsid w:val="00183318"/>
    <w:rsid w:val="00184A22"/>
    <w:rsid w:val="001A192F"/>
    <w:rsid w:val="001A49BB"/>
    <w:rsid w:val="001A7BD0"/>
    <w:rsid w:val="001D16E0"/>
    <w:rsid w:val="001D694D"/>
    <w:rsid w:val="001F6F0F"/>
    <w:rsid w:val="0020233B"/>
    <w:rsid w:val="00213ABA"/>
    <w:rsid w:val="00224F4C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517B"/>
    <w:rsid w:val="0029628E"/>
    <w:rsid w:val="002A6A46"/>
    <w:rsid w:val="002B28E0"/>
    <w:rsid w:val="002C7C55"/>
    <w:rsid w:val="002D6A3C"/>
    <w:rsid w:val="002E1329"/>
    <w:rsid w:val="002E2FD3"/>
    <w:rsid w:val="002E4789"/>
    <w:rsid w:val="002E6B63"/>
    <w:rsid w:val="002F0041"/>
    <w:rsid w:val="002F4E0F"/>
    <w:rsid w:val="002F68A9"/>
    <w:rsid w:val="002F7CAF"/>
    <w:rsid w:val="00301033"/>
    <w:rsid w:val="00301589"/>
    <w:rsid w:val="00315EE6"/>
    <w:rsid w:val="00324C4C"/>
    <w:rsid w:val="00325D8B"/>
    <w:rsid w:val="00326834"/>
    <w:rsid w:val="00330696"/>
    <w:rsid w:val="0035043A"/>
    <w:rsid w:val="0036587C"/>
    <w:rsid w:val="00367250"/>
    <w:rsid w:val="00370866"/>
    <w:rsid w:val="0037231D"/>
    <w:rsid w:val="0037420A"/>
    <w:rsid w:val="003945E2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010E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1691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47FB3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E1FC7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42441"/>
    <w:rsid w:val="00646550"/>
    <w:rsid w:val="00650D09"/>
    <w:rsid w:val="0065152F"/>
    <w:rsid w:val="00652A92"/>
    <w:rsid w:val="00662D8F"/>
    <w:rsid w:val="0066332D"/>
    <w:rsid w:val="006640FA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4EFC"/>
    <w:rsid w:val="00861E18"/>
    <w:rsid w:val="00872807"/>
    <w:rsid w:val="00876B34"/>
    <w:rsid w:val="008771EC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E45DB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963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0B0A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B491A"/>
    <w:rsid w:val="00CC12EB"/>
    <w:rsid w:val="00CD61B2"/>
    <w:rsid w:val="00CD7808"/>
    <w:rsid w:val="00CE22F9"/>
    <w:rsid w:val="00CF0366"/>
    <w:rsid w:val="00CF12FC"/>
    <w:rsid w:val="00D02E89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05E08"/>
    <w:rsid w:val="00E1147E"/>
    <w:rsid w:val="00E132FB"/>
    <w:rsid w:val="00E26165"/>
    <w:rsid w:val="00E3300C"/>
    <w:rsid w:val="00E3729A"/>
    <w:rsid w:val="00E37334"/>
    <w:rsid w:val="00E42D7C"/>
    <w:rsid w:val="00E43C3D"/>
    <w:rsid w:val="00E526FC"/>
    <w:rsid w:val="00E550C0"/>
    <w:rsid w:val="00E61921"/>
    <w:rsid w:val="00E6460B"/>
    <w:rsid w:val="00E652FF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C60C0"/>
    <w:rsid w:val="00ED5254"/>
    <w:rsid w:val="00EE4445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6A5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1A49BB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99AAFB-4453-44F3-A276-D733D027BE99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030E65-9313-4A3A-AD2A-4EAE1294E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FEF29-4894-4B48-A314-BB35792C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20</TotalTime>
  <Pages>1</Pages>
  <Words>230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11</cp:revision>
  <cp:lastPrinted>2024-06-27T11:08:00Z</cp:lastPrinted>
  <dcterms:created xsi:type="dcterms:W3CDTF">2023-07-28T08:12:00Z</dcterms:created>
  <dcterms:modified xsi:type="dcterms:W3CDTF">2024-09-02T10:28:00Z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